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ndverkleidungen Sichtbet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